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8A30205" wp14:editId="20917F1E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640B67" w:rsidRPr="00640B67" w:rsidRDefault="00640B67" w:rsidP="0064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</w:t>
            </w:r>
          </w:p>
          <w:p w:rsidR="00640B67" w:rsidRPr="00640B67" w:rsidRDefault="00640B67" w:rsidP="0064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 района</w:t>
            </w:r>
          </w:p>
          <w:p w:rsidR="00B10262" w:rsidRDefault="00B10262" w:rsidP="0064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B67" w:rsidRPr="00640B67" w:rsidRDefault="00640B67" w:rsidP="0064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6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</w:p>
          <w:p w:rsidR="00055D60" w:rsidRPr="00017B34" w:rsidRDefault="00055D60" w:rsidP="0062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33-540, 32-0</w:t>
            </w: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>48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02352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A20A7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Default="00640B67" w:rsidP="009917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640B67" w:rsidRPr="00FE57CD" w:rsidRDefault="00FE57CD" w:rsidP="00FE57C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414098" w:rsidRPr="004A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связи с необходимостью срочного рассмотрения проекта решения Думы  </w:t>
      </w:r>
      <w:proofErr w:type="spellStart"/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</w:t>
      </w:r>
      <w:r w:rsidR="00414098" w:rsidRPr="004A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Регламентом Думы </w:t>
      </w:r>
      <w:proofErr w:type="spellStart"/>
      <w:r w:rsidR="00414098" w:rsidRPr="004A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r w:rsidR="00414098" w:rsidRPr="004A5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02352" w:rsidRPr="0041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решение Думы Кондинского района от 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002352" w:rsidRPr="0041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августа 2020 года № 680</w:t>
      </w:r>
      <w:r w:rsidR="00002352" w:rsidRPr="0041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02352" w:rsidRPr="0041409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Об утверждении прогнозного плана приватизации </w:t>
      </w:r>
      <w:r w:rsidR="00002352" w:rsidRPr="0041409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муниципального имущества Кондинского района на 2021-2023 годы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вношу указанный проект решения Думы для заочного голосования путем письменного поименного опроса депутатов </w:t>
      </w:r>
      <w:r w:rsidR="00803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Думы </w:t>
      </w:r>
      <w:proofErr w:type="spellStart"/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Кондинского</w:t>
      </w:r>
      <w:proofErr w:type="spellEnd"/>
      <w:proofErr w:type="gramEnd"/>
      <w:r w:rsidR="00002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803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0B67" w:rsidRPr="00640B67" w:rsidRDefault="00640B67" w:rsidP="00640B6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40B67">
        <w:rPr>
          <w:rFonts w:ascii="Times New Roman" w:hAnsi="Times New Roman" w:cs="Times New Roman"/>
          <w:sz w:val="28"/>
          <w:szCs w:val="28"/>
        </w:rPr>
        <w:t>Приложения:</w:t>
      </w:r>
    </w:p>
    <w:p w:rsidR="00640B67" w:rsidRPr="00640B67" w:rsidRDefault="00640B67" w:rsidP="005824A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B67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640B6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40B67">
        <w:rPr>
          <w:rFonts w:ascii="Times New Roman" w:hAnsi="Times New Roman" w:cs="Times New Roman"/>
          <w:sz w:val="28"/>
          <w:szCs w:val="28"/>
        </w:rPr>
        <w:t xml:space="preserve"> района, на </w:t>
      </w:r>
      <w:r w:rsidR="00002352">
        <w:rPr>
          <w:rFonts w:ascii="Times New Roman" w:hAnsi="Times New Roman" w:cs="Times New Roman"/>
          <w:sz w:val="28"/>
          <w:szCs w:val="28"/>
        </w:rPr>
        <w:t>2</w:t>
      </w:r>
      <w:r w:rsidR="00655173">
        <w:rPr>
          <w:rFonts w:ascii="Times New Roman" w:hAnsi="Times New Roman" w:cs="Times New Roman"/>
          <w:sz w:val="28"/>
          <w:szCs w:val="28"/>
        </w:rPr>
        <w:t xml:space="preserve"> л</w:t>
      </w:r>
      <w:r w:rsidR="00840439">
        <w:rPr>
          <w:rFonts w:ascii="Times New Roman" w:hAnsi="Times New Roman" w:cs="Times New Roman"/>
          <w:sz w:val="28"/>
          <w:szCs w:val="28"/>
        </w:rPr>
        <w:t>.</w:t>
      </w:r>
      <w:r w:rsidR="00840439" w:rsidRPr="00840439">
        <w:t xml:space="preserve"> </w:t>
      </w:r>
      <w:r w:rsidR="00840439" w:rsidRPr="00840439">
        <w:rPr>
          <w:rFonts w:ascii="Times New Roman" w:hAnsi="Times New Roman" w:cs="Times New Roman"/>
          <w:sz w:val="28"/>
          <w:szCs w:val="28"/>
        </w:rPr>
        <w:t>в 1 экз</w:t>
      </w:r>
      <w:r w:rsidRPr="00640B67">
        <w:rPr>
          <w:rFonts w:ascii="Times New Roman" w:hAnsi="Times New Roman" w:cs="Times New Roman"/>
          <w:sz w:val="28"/>
          <w:szCs w:val="28"/>
        </w:rPr>
        <w:t>.</w:t>
      </w:r>
    </w:p>
    <w:p w:rsidR="00640B67" w:rsidRPr="009C0207" w:rsidRDefault="00640B67" w:rsidP="005824A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207">
        <w:rPr>
          <w:rFonts w:ascii="Times New Roman" w:hAnsi="Times New Roman" w:cs="Times New Roman"/>
          <w:sz w:val="28"/>
          <w:szCs w:val="28"/>
        </w:rPr>
        <w:t>Пояснительна</w:t>
      </w:r>
      <w:r w:rsidR="005175C1" w:rsidRPr="009C0207">
        <w:rPr>
          <w:rFonts w:ascii="Times New Roman" w:hAnsi="Times New Roman" w:cs="Times New Roman"/>
          <w:sz w:val="28"/>
          <w:szCs w:val="28"/>
        </w:rPr>
        <w:t xml:space="preserve">я записка, </w:t>
      </w:r>
      <w:r w:rsidR="000471DD" w:rsidRPr="000471DD">
        <w:rPr>
          <w:rFonts w:ascii="Times New Roman" w:hAnsi="Times New Roman" w:cs="Times New Roman"/>
          <w:sz w:val="28"/>
          <w:szCs w:val="28"/>
        </w:rPr>
        <w:t xml:space="preserve">на </w:t>
      </w:r>
      <w:r w:rsidR="00457FCF">
        <w:rPr>
          <w:rFonts w:ascii="Times New Roman" w:hAnsi="Times New Roman" w:cs="Times New Roman"/>
          <w:sz w:val="28"/>
          <w:szCs w:val="28"/>
        </w:rPr>
        <w:t>1</w:t>
      </w:r>
      <w:r w:rsidR="000471DD" w:rsidRPr="000471DD">
        <w:rPr>
          <w:rFonts w:ascii="Times New Roman" w:hAnsi="Times New Roman" w:cs="Times New Roman"/>
          <w:sz w:val="28"/>
          <w:szCs w:val="28"/>
        </w:rPr>
        <w:t xml:space="preserve"> л. в 1 экз</w:t>
      </w:r>
      <w:r w:rsidRPr="009C0207">
        <w:rPr>
          <w:rFonts w:ascii="Times New Roman" w:hAnsi="Times New Roman" w:cs="Times New Roman"/>
          <w:sz w:val="28"/>
          <w:szCs w:val="28"/>
        </w:rPr>
        <w:t>.</w:t>
      </w:r>
    </w:p>
    <w:p w:rsidR="009C0207" w:rsidRDefault="009C0207" w:rsidP="005824A9">
      <w:pPr>
        <w:pStyle w:val="3"/>
        <w:numPr>
          <w:ilvl w:val="0"/>
          <w:numId w:val="1"/>
        </w:numPr>
        <w:spacing w:before="0" w:line="0" w:lineRule="atLeast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C0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Копия решения Думы Кондинского района </w:t>
      </w:r>
      <w:r w:rsidRPr="009C0207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27</w:t>
      </w:r>
      <w:r w:rsidRPr="009C0207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августа 2020 года № 680 «Об утверждении прогнозного плана приватизации муниципального имущества Кондинского района на 2021-2023 годы»</w:t>
      </w:r>
      <w:r w:rsidRPr="009C0207">
        <w:rPr>
          <w:rFonts w:ascii="Times New Roman" w:hAnsi="Times New Roman" w:cs="Times New Roman"/>
          <w:sz w:val="28"/>
          <w:szCs w:val="28"/>
        </w:rPr>
        <w:t xml:space="preserve"> </w:t>
      </w:r>
      <w:r w:rsidRPr="009C0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</w:t>
      </w:r>
      <w:r w:rsidR="00457FCF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Pr="009C0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л</w:t>
      </w:r>
      <w:r w:rsidR="000471DD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0471DD" w:rsidRPr="000471DD">
        <w:t xml:space="preserve"> </w:t>
      </w:r>
      <w:r w:rsidR="000471DD" w:rsidRPr="000471DD">
        <w:rPr>
          <w:rFonts w:ascii="Times New Roman" w:hAnsi="Times New Roman" w:cs="Times New Roman"/>
          <w:b w:val="0"/>
          <w:color w:val="auto"/>
          <w:sz w:val="28"/>
          <w:szCs w:val="28"/>
        </w:rPr>
        <w:t>в 1 экз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045BE9" w:rsidRDefault="00045BE9" w:rsidP="005824A9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BE9">
        <w:rPr>
          <w:rFonts w:ascii="Times New Roman" w:hAnsi="Times New Roman" w:cs="Times New Roman"/>
          <w:sz w:val="28"/>
          <w:szCs w:val="28"/>
        </w:rPr>
        <w:t xml:space="preserve">Копия решения Думы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45BE9">
        <w:rPr>
          <w:rFonts w:ascii="Times New Roman" w:hAnsi="Times New Roman" w:cs="Times New Roman"/>
          <w:sz w:val="28"/>
          <w:szCs w:val="28"/>
        </w:rPr>
        <w:t xml:space="preserve"> района от 25  марта 2021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BE9">
        <w:rPr>
          <w:rFonts w:ascii="Times New Roman" w:hAnsi="Times New Roman" w:cs="Times New Roman"/>
          <w:sz w:val="28"/>
          <w:szCs w:val="28"/>
        </w:rPr>
        <w:t xml:space="preserve">№ 768 «О внесении изменений в решение Думы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45BE9">
        <w:rPr>
          <w:rFonts w:ascii="Times New Roman" w:hAnsi="Times New Roman" w:cs="Times New Roman"/>
          <w:sz w:val="28"/>
          <w:szCs w:val="28"/>
        </w:rPr>
        <w:t xml:space="preserve"> района  от 27 августа 2020 года № 680 «Об утверждении прогнозного плана приватизации муниципального имущества </w:t>
      </w:r>
      <w:proofErr w:type="spellStart"/>
      <w:r w:rsidRPr="00045BE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45BE9">
        <w:rPr>
          <w:rFonts w:ascii="Times New Roman" w:hAnsi="Times New Roman" w:cs="Times New Roman"/>
          <w:sz w:val="28"/>
          <w:szCs w:val="28"/>
        </w:rPr>
        <w:t xml:space="preserve"> района на 2021-2023 годы» на 3л. в 1 экз.</w:t>
      </w:r>
    </w:p>
    <w:p w:rsidR="00802576" w:rsidRPr="00802576" w:rsidRDefault="00802576" w:rsidP="005824A9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2576">
        <w:rPr>
          <w:rFonts w:ascii="Times New Roman" w:hAnsi="Times New Roman" w:cs="Times New Roman"/>
          <w:sz w:val="28"/>
          <w:szCs w:val="28"/>
        </w:rPr>
        <w:t xml:space="preserve">Копия решения Думы </w:t>
      </w:r>
      <w:proofErr w:type="spellStart"/>
      <w:r w:rsidRPr="0080257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02576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23 декабря</w:t>
      </w:r>
      <w:r w:rsidRPr="00802576">
        <w:rPr>
          <w:rFonts w:ascii="Times New Roman" w:hAnsi="Times New Roman" w:cs="Times New Roman"/>
          <w:sz w:val="28"/>
          <w:szCs w:val="28"/>
        </w:rPr>
        <w:t xml:space="preserve">  2022 года  № </w:t>
      </w:r>
      <w:r>
        <w:rPr>
          <w:rFonts w:ascii="Times New Roman" w:hAnsi="Times New Roman" w:cs="Times New Roman"/>
          <w:sz w:val="28"/>
          <w:szCs w:val="28"/>
        </w:rPr>
        <w:t>968</w:t>
      </w:r>
      <w:r w:rsidRPr="0080257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</w:t>
      </w:r>
      <w:proofErr w:type="spellStart"/>
      <w:r w:rsidRPr="0080257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02576">
        <w:rPr>
          <w:rFonts w:ascii="Times New Roman" w:hAnsi="Times New Roman" w:cs="Times New Roman"/>
          <w:sz w:val="28"/>
          <w:szCs w:val="28"/>
        </w:rPr>
        <w:t xml:space="preserve"> района  от 27 августа </w:t>
      </w:r>
      <w:r w:rsidRPr="00802576">
        <w:rPr>
          <w:rFonts w:ascii="Times New Roman" w:hAnsi="Times New Roman" w:cs="Times New Roman"/>
          <w:sz w:val="28"/>
          <w:szCs w:val="28"/>
        </w:rPr>
        <w:lastRenderedPageBreak/>
        <w:t xml:space="preserve">2020 года № 680 «Об утверждении прогнозного плана приватизации муниципального имущества </w:t>
      </w:r>
      <w:proofErr w:type="spellStart"/>
      <w:r w:rsidRPr="0080257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02576">
        <w:rPr>
          <w:rFonts w:ascii="Times New Roman" w:hAnsi="Times New Roman" w:cs="Times New Roman"/>
          <w:sz w:val="28"/>
          <w:szCs w:val="28"/>
        </w:rPr>
        <w:t xml:space="preserve"> района на 2021-2023 годы» на 1 л. в 1 экз.</w:t>
      </w:r>
    </w:p>
    <w:p w:rsidR="00802576" w:rsidRDefault="005824A9" w:rsidP="005824A9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24A9">
        <w:rPr>
          <w:rFonts w:ascii="Times New Roman" w:hAnsi="Times New Roman" w:cs="Times New Roman"/>
          <w:sz w:val="28"/>
          <w:szCs w:val="28"/>
        </w:rPr>
        <w:t xml:space="preserve">Копия решения Думы </w:t>
      </w:r>
      <w:proofErr w:type="spellStart"/>
      <w:r w:rsidRPr="005824A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824A9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28 февраля  № 997</w:t>
      </w:r>
      <w:r w:rsidRPr="005824A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</w:t>
      </w:r>
      <w:proofErr w:type="spellStart"/>
      <w:r w:rsidRPr="005824A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824A9">
        <w:rPr>
          <w:rFonts w:ascii="Times New Roman" w:hAnsi="Times New Roman" w:cs="Times New Roman"/>
          <w:sz w:val="28"/>
          <w:szCs w:val="28"/>
        </w:rPr>
        <w:t xml:space="preserve"> района  от 27 августа 2020 года № 680 «Об утверждении прогнозного плана приватизации муниципального имущества </w:t>
      </w:r>
      <w:proofErr w:type="spellStart"/>
      <w:r w:rsidRPr="005824A9">
        <w:rPr>
          <w:rFonts w:ascii="Times New Roman" w:hAnsi="Times New Roman" w:cs="Times New Roman"/>
          <w:sz w:val="28"/>
          <w:szCs w:val="28"/>
        </w:rPr>
        <w:t>Кондинског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2021-2023 годы» на 2</w:t>
      </w:r>
      <w:r w:rsidRPr="005824A9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C95F2A" w:rsidRPr="00C95F2A" w:rsidRDefault="00C95F2A" w:rsidP="00C95F2A">
      <w:pPr>
        <w:pStyle w:val="ad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5F2A">
        <w:rPr>
          <w:rFonts w:ascii="Times New Roman" w:hAnsi="Times New Roman" w:cs="Times New Roman"/>
          <w:sz w:val="28"/>
          <w:szCs w:val="28"/>
        </w:rPr>
        <w:t xml:space="preserve">Копия решения Думы </w:t>
      </w:r>
      <w:proofErr w:type="spellStart"/>
      <w:r w:rsidRPr="00C95F2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95F2A">
        <w:rPr>
          <w:rFonts w:ascii="Times New Roman" w:hAnsi="Times New Roman" w:cs="Times New Roman"/>
          <w:sz w:val="28"/>
          <w:szCs w:val="28"/>
        </w:rPr>
        <w:t xml:space="preserve"> района от 27 апреля 2023 года</w:t>
      </w:r>
    </w:p>
    <w:p w:rsidR="00C95F2A" w:rsidRDefault="00C95F2A" w:rsidP="00C95F2A">
      <w:pPr>
        <w:pStyle w:val="ad"/>
        <w:ind w:left="360"/>
        <w:rPr>
          <w:rFonts w:ascii="Times New Roman" w:hAnsi="Times New Roman" w:cs="Times New Roman"/>
          <w:sz w:val="28"/>
          <w:szCs w:val="28"/>
        </w:rPr>
      </w:pPr>
      <w:r w:rsidRPr="00C95F2A">
        <w:rPr>
          <w:rFonts w:ascii="Times New Roman" w:hAnsi="Times New Roman" w:cs="Times New Roman"/>
          <w:sz w:val="28"/>
          <w:szCs w:val="28"/>
        </w:rPr>
        <w:t xml:space="preserve">№ 1017 «О внесении изменений в решение Думы </w:t>
      </w:r>
      <w:proofErr w:type="spellStart"/>
      <w:r w:rsidRPr="00C95F2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95F2A">
        <w:rPr>
          <w:rFonts w:ascii="Times New Roman" w:hAnsi="Times New Roman" w:cs="Times New Roman"/>
          <w:sz w:val="28"/>
          <w:szCs w:val="28"/>
        </w:rPr>
        <w:t xml:space="preserve"> района  от 27 августа 2020 года № 680 «Об утверждении прогнозного плана приватизации муниципального имущества </w:t>
      </w:r>
      <w:proofErr w:type="spellStart"/>
      <w:r w:rsidRPr="00C95F2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95F2A">
        <w:rPr>
          <w:rFonts w:ascii="Times New Roman" w:hAnsi="Times New Roman" w:cs="Times New Roman"/>
          <w:sz w:val="28"/>
          <w:szCs w:val="28"/>
        </w:rPr>
        <w:t xml:space="preserve"> района на 2021-2023 годы» </w:t>
      </w:r>
      <w:r>
        <w:rPr>
          <w:rFonts w:ascii="Times New Roman" w:hAnsi="Times New Roman" w:cs="Times New Roman"/>
          <w:sz w:val="28"/>
          <w:szCs w:val="28"/>
        </w:rPr>
        <w:t>на 1</w:t>
      </w:r>
      <w:r w:rsidRPr="00C95F2A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E3424D" w:rsidRPr="00933810" w:rsidRDefault="00E3424D" w:rsidP="009917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3544"/>
        <w:gridCol w:w="2177"/>
      </w:tblGrid>
      <w:tr w:rsidR="000B30E4" w:rsidRPr="00927695" w:rsidTr="002920C6">
        <w:trPr>
          <w:trHeight w:val="1443"/>
        </w:trPr>
        <w:tc>
          <w:tcPr>
            <w:tcW w:w="3459" w:type="dxa"/>
          </w:tcPr>
          <w:p w:rsidR="000B30E4" w:rsidRPr="00942C84" w:rsidRDefault="00620AE3" w:rsidP="00620A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D5129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544" w:type="dxa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3D24776A" wp14:editId="3B05F433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77" w:type="dxa"/>
            <w:tcBorders>
              <w:left w:val="nil"/>
            </w:tcBorders>
          </w:tcPr>
          <w:p w:rsidR="00624276" w:rsidRPr="00465FC6" w:rsidRDefault="00457FCF" w:rsidP="005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5B7C44">
              <w:rPr>
                <w:rFonts w:ascii="Times New Roman" w:hAnsi="Times New Roman" w:cs="Times New Roman"/>
                <w:sz w:val="28"/>
                <w:szCs w:val="28"/>
              </w:rPr>
              <w:t>В.Зяблицев</w:t>
            </w:r>
          </w:p>
        </w:tc>
      </w:tr>
    </w:tbl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D1D1A" w:rsidRDefault="00CD1D1A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4B2A9D" w:rsidRPr="007B50C5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B50C5">
        <w:rPr>
          <w:rFonts w:ascii="Times New Roman" w:hAnsi="Times New Roman" w:cs="Times New Roman"/>
          <w:bCs/>
          <w:sz w:val="20"/>
          <w:szCs w:val="20"/>
        </w:rPr>
        <w:t xml:space="preserve">Исполнитель: </w:t>
      </w:r>
    </w:p>
    <w:p w:rsidR="004B2A9D" w:rsidRPr="007B50C5" w:rsidRDefault="00045BE9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председатель</w:t>
      </w:r>
      <w:r w:rsidR="004B2A9D" w:rsidRPr="007B50C5">
        <w:rPr>
          <w:rFonts w:ascii="Times New Roman" w:hAnsi="Times New Roman" w:cs="Times New Roman"/>
          <w:bCs/>
          <w:sz w:val="20"/>
          <w:szCs w:val="20"/>
        </w:rPr>
        <w:t xml:space="preserve"> КУМИ</w:t>
      </w:r>
    </w:p>
    <w:p w:rsidR="004B2A9D" w:rsidRPr="007B50C5" w:rsidRDefault="004B2A9D" w:rsidP="004B2A9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B50C5">
        <w:rPr>
          <w:rFonts w:ascii="Times New Roman" w:hAnsi="Times New Roman" w:cs="Times New Roman"/>
          <w:bCs/>
          <w:sz w:val="20"/>
          <w:szCs w:val="20"/>
        </w:rPr>
        <w:t>администрации Кондинского района</w:t>
      </w:r>
    </w:p>
    <w:p w:rsidR="00886731" w:rsidRPr="00640B67" w:rsidRDefault="00045BE9" w:rsidP="00FC0250">
      <w:pPr>
        <w:shd w:val="clear" w:color="auto" w:fill="FFFFFF"/>
        <w:spacing w:after="0" w:line="240" w:lineRule="auto"/>
        <w:rPr>
          <w:bCs/>
        </w:rPr>
      </w:pPr>
      <w:r>
        <w:rPr>
          <w:rFonts w:ascii="Times New Roman" w:hAnsi="Times New Roman" w:cs="Times New Roman"/>
          <w:bCs/>
          <w:sz w:val="20"/>
          <w:szCs w:val="20"/>
        </w:rPr>
        <w:t>Ирина Петровна Жукова 8(34677) 32-345</w:t>
      </w:r>
    </w:p>
    <w:sectPr w:rsidR="00886731" w:rsidRPr="00640B67" w:rsidSect="00AE675A">
      <w:pgSz w:w="11906" w:h="16838"/>
      <w:pgMar w:top="1134" w:right="567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0A7" w:rsidRDefault="000A20A7" w:rsidP="00617B40">
      <w:pPr>
        <w:spacing w:after="0" w:line="240" w:lineRule="auto"/>
      </w:pPr>
      <w:r>
        <w:separator/>
      </w:r>
    </w:p>
  </w:endnote>
  <w:endnote w:type="continuationSeparator" w:id="0">
    <w:p w:rsidR="000A20A7" w:rsidRDefault="000A20A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0A7" w:rsidRDefault="000A20A7" w:rsidP="00617B40">
      <w:pPr>
        <w:spacing w:after="0" w:line="240" w:lineRule="auto"/>
      </w:pPr>
      <w:r>
        <w:separator/>
      </w:r>
    </w:p>
  </w:footnote>
  <w:footnote w:type="continuationSeparator" w:id="0">
    <w:p w:rsidR="000A20A7" w:rsidRDefault="000A20A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62F9D"/>
    <w:multiLevelType w:val="hybridMultilevel"/>
    <w:tmpl w:val="614278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02352"/>
    <w:rsid w:val="00012153"/>
    <w:rsid w:val="0001533C"/>
    <w:rsid w:val="00017B34"/>
    <w:rsid w:val="000375D8"/>
    <w:rsid w:val="0004059E"/>
    <w:rsid w:val="000408B8"/>
    <w:rsid w:val="000416FB"/>
    <w:rsid w:val="00045BE9"/>
    <w:rsid w:val="000471DD"/>
    <w:rsid w:val="000553F6"/>
    <w:rsid w:val="00055D60"/>
    <w:rsid w:val="0009485B"/>
    <w:rsid w:val="00094C89"/>
    <w:rsid w:val="000A20A7"/>
    <w:rsid w:val="000A20DE"/>
    <w:rsid w:val="000B30E4"/>
    <w:rsid w:val="000B4C48"/>
    <w:rsid w:val="000B6BD3"/>
    <w:rsid w:val="000C12C2"/>
    <w:rsid w:val="000D2AFD"/>
    <w:rsid w:val="000E2AD9"/>
    <w:rsid w:val="000F242D"/>
    <w:rsid w:val="00113D3B"/>
    <w:rsid w:val="00113E62"/>
    <w:rsid w:val="00126EC1"/>
    <w:rsid w:val="00131E29"/>
    <w:rsid w:val="00150967"/>
    <w:rsid w:val="00156559"/>
    <w:rsid w:val="00167936"/>
    <w:rsid w:val="00182B80"/>
    <w:rsid w:val="001847D2"/>
    <w:rsid w:val="0018600B"/>
    <w:rsid w:val="00186A59"/>
    <w:rsid w:val="001B2ED0"/>
    <w:rsid w:val="001C5C3F"/>
    <w:rsid w:val="001E0566"/>
    <w:rsid w:val="001E3B7A"/>
    <w:rsid w:val="00206F2E"/>
    <w:rsid w:val="00225C7D"/>
    <w:rsid w:val="002300FD"/>
    <w:rsid w:val="002330C3"/>
    <w:rsid w:val="00234040"/>
    <w:rsid w:val="0023690A"/>
    <w:rsid w:val="002529F0"/>
    <w:rsid w:val="00256FF1"/>
    <w:rsid w:val="00261D49"/>
    <w:rsid w:val="00272880"/>
    <w:rsid w:val="002920C6"/>
    <w:rsid w:val="00295411"/>
    <w:rsid w:val="002A75A0"/>
    <w:rsid w:val="002B7250"/>
    <w:rsid w:val="002D0994"/>
    <w:rsid w:val="002D6DBE"/>
    <w:rsid w:val="002E4D40"/>
    <w:rsid w:val="002F1761"/>
    <w:rsid w:val="00301280"/>
    <w:rsid w:val="00341FB0"/>
    <w:rsid w:val="00343BF0"/>
    <w:rsid w:val="00343FF5"/>
    <w:rsid w:val="00346169"/>
    <w:rsid w:val="00361D8F"/>
    <w:rsid w:val="003624D8"/>
    <w:rsid w:val="00365C36"/>
    <w:rsid w:val="003747F0"/>
    <w:rsid w:val="00383D97"/>
    <w:rsid w:val="00387C6B"/>
    <w:rsid w:val="00393DAD"/>
    <w:rsid w:val="00397EFC"/>
    <w:rsid w:val="003A6B7E"/>
    <w:rsid w:val="003D3B10"/>
    <w:rsid w:val="003E494E"/>
    <w:rsid w:val="003F0C86"/>
    <w:rsid w:val="003F2416"/>
    <w:rsid w:val="003F3603"/>
    <w:rsid w:val="003F511F"/>
    <w:rsid w:val="00404BE7"/>
    <w:rsid w:val="00414098"/>
    <w:rsid w:val="00417101"/>
    <w:rsid w:val="00422070"/>
    <w:rsid w:val="00431272"/>
    <w:rsid w:val="004333EE"/>
    <w:rsid w:val="0044500A"/>
    <w:rsid w:val="00457FCF"/>
    <w:rsid w:val="00465FC6"/>
    <w:rsid w:val="00471F28"/>
    <w:rsid w:val="004A16C6"/>
    <w:rsid w:val="004A1FBD"/>
    <w:rsid w:val="004B28BF"/>
    <w:rsid w:val="004B2A9D"/>
    <w:rsid w:val="004C069C"/>
    <w:rsid w:val="004C7125"/>
    <w:rsid w:val="004F72DA"/>
    <w:rsid w:val="004F7CDE"/>
    <w:rsid w:val="005175C1"/>
    <w:rsid w:val="005235FC"/>
    <w:rsid w:val="00532CA8"/>
    <w:rsid w:val="005439BD"/>
    <w:rsid w:val="0056694C"/>
    <w:rsid w:val="005824A9"/>
    <w:rsid w:val="005921DC"/>
    <w:rsid w:val="005A6321"/>
    <w:rsid w:val="005A66B0"/>
    <w:rsid w:val="005B2935"/>
    <w:rsid w:val="005B7083"/>
    <w:rsid w:val="005B7C44"/>
    <w:rsid w:val="005D624C"/>
    <w:rsid w:val="005F0864"/>
    <w:rsid w:val="00603994"/>
    <w:rsid w:val="0061149A"/>
    <w:rsid w:val="00617B40"/>
    <w:rsid w:val="00620650"/>
    <w:rsid w:val="00620AE3"/>
    <w:rsid w:val="0062166C"/>
    <w:rsid w:val="00622A58"/>
    <w:rsid w:val="00623C81"/>
    <w:rsid w:val="00624276"/>
    <w:rsid w:val="00626321"/>
    <w:rsid w:val="00633C09"/>
    <w:rsid w:val="00636F28"/>
    <w:rsid w:val="00640B67"/>
    <w:rsid w:val="00655173"/>
    <w:rsid w:val="00655734"/>
    <w:rsid w:val="006615CF"/>
    <w:rsid w:val="006722F9"/>
    <w:rsid w:val="00681141"/>
    <w:rsid w:val="00696EAE"/>
    <w:rsid w:val="006A02D8"/>
    <w:rsid w:val="006A5B30"/>
    <w:rsid w:val="006B1282"/>
    <w:rsid w:val="006C37AF"/>
    <w:rsid w:val="006C77B8"/>
    <w:rsid w:val="006D18AE"/>
    <w:rsid w:val="006D495B"/>
    <w:rsid w:val="007343BF"/>
    <w:rsid w:val="0074357C"/>
    <w:rsid w:val="007578C6"/>
    <w:rsid w:val="0077481C"/>
    <w:rsid w:val="00776E7C"/>
    <w:rsid w:val="007A0722"/>
    <w:rsid w:val="007C5828"/>
    <w:rsid w:val="007D1EB1"/>
    <w:rsid w:val="007F677F"/>
    <w:rsid w:val="008020FA"/>
    <w:rsid w:val="00802576"/>
    <w:rsid w:val="008030A6"/>
    <w:rsid w:val="00805A4C"/>
    <w:rsid w:val="00813EEB"/>
    <w:rsid w:val="00822F9D"/>
    <w:rsid w:val="008376BD"/>
    <w:rsid w:val="00840439"/>
    <w:rsid w:val="0084212A"/>
    <w:rsid w:val="008459BB"/>
    <w:rsid w:val="008736A1"/>
    <w:rsid w:val="0088441F"/>
    <w:rsid w:val="008858DF"/>
    <w:rsid w:val="00886731"/>
    <w:rsid w:val="00887852"/>
    <w:rsid w:val="00897CB6"/>
    <w:rsid w:val="008A1E67"/>
    <w:rsid w:val="008C2ACB"/>
    <w:rsid w:val="008C4868"/>
    <w:rsid w:val="008D6252"/>
    <w:rsid w:val="008D6F12"/>
    <w:rsid w:val="008E4601"/>
    <w:rsid w:val="00903CF1"/>
    <w:rsid w:val="00904296"/>
    <w:rsid w:val="00927695"/>
    <w:rsid w:val="00933810"/>
    <w:rsid w:val="00934CF8"/>
    <w:rsid w:val="00942C84"/>
    <w:rsid w:val="0096100B"/>
    <w:rsid w:val="00961A8B"/>
    <w:rsid w:val="0096338B"/>
    <w:rsid w:val="0097187C"/>
    <w:rsid w:val="009917B5"/>
    <w:rsid w:val="009A231B"/>
    <w:rsid w:val="009C0207"/>
    <w:rsid w:val="009C0855"/>
    <w:rsid w:val="009C1751"/>
    <w:rsid w:val="009F6EC2"/>
    <w:rsid w:val="00A14960"/>
    <w:rsid w:val="00A33D50"/>
    <w:rsid w:val="00A425BD"/>
    <w:rsid w:val="00A56B2A"/>
    <w:rsid w:val="00A64640"/>
    <w:rsid w:val="00A72B68"/>
    <w:rsid w:val="00A83E48"/>
    <w:rsid w:val="00AA1937"/>
    <w:rsid w:val="00AA4B56"/>
    <w:rsid w:val="00AC16A7"/>
    <w:rsid w:val="00AC194A"/>
    <w:rsid w:val="00AC71FD"/>
    <w:rsid w:val="00AD697A"/>
    <w:rsid w:val="00AE0304"/>
    <w:rsid w:val="00AE675A"/>
    <w:rsid w:val="00B10262"/>
    <w:rsid w:val="00B17E67"/>
    <w:rsid w:val="00B2079F"/>
    <w:rsid w:val="00B2259C"/>
    <w:rsid w:val="00B230DD"/>
    <w:rsid w:val="00B45F61"/>
    <w:rsid w:val="00B47F2C"/>
    <w:rsid w:val="00B53A62"/>
    <w:rsid w:val="00B626AF"/>
    <w:rsid w:val="00B76CD1"/>
    <w:rsid w:val="00B81A2D"/>
    <w:rsid w:val="00B82AA8"/>
    <w:rsid w:val="00B9511D"/>
    <w:rsid w:val="00BA260D"/>
    <w:rsid w:val="00BB611F"/>
    <w:rsid w:val="00BB6489"/>
    <w:rsid w:val="00BB6639"/>
    <w:rsid w:val="00BC0E18"/>
    <w:rsid w:val="00BE2AF4"/>
    <w:rsid w:val="00BF262A"/>
    <w:rsid w:val="00C002B4"/>
    <w:rsid w:val="00C16253"/>
    <w:rsid w:val="00C21D1F"/>
    <w:rsid w:val="00C239F1"/>
    <w:rsid w:val="00C36F0C"/>
    <w:rsid w:val="00C36F5A"/>
    <w:rsid w:val="00C40858"/>
    <w:rsid w:val="00C51F70"/>
    <w:rsid w:val="00C66468"/>
    <w:rsid w:val="00C7412C"/>
    <w:rsid w:val="00C8178A"/>
    <w:rsid w:val="00C818A4"/>
    <w:rsid w:val="00C95F2A"/>
    <w:rsid w:val="00CA7141"/>
    <w:rsid w:val="00CB73A4"/>
    <w:rsid w:val="00CC7C2A"/>
    <w:rsid w:val="00CD1D1A"/>
    <w:rsid w:val="00CD1DFE"/>
    <w:rsid w:val="00CF1792"/>
    <w:rsid w:val="00CF3794"/>
    <w:rsid w:val="00CF44D0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8061E"/>
    <w:rsid w:val="00D8217D"/>
    <w:rsid w:val="00DA07BB"/>
    <w:rsid w:val="00DB032D"/>
    <w:rsid w:val="00DC62EF"/>
    <w:rsid w:val="00DE12FA"/>
    <w:rsid w:val="00DF31D3"/>
    <w:rsid w:val="00E020E1"/>
    <w:rsid w:val="00E024DC"/>
    <w:rsid w:val="00E05238"/>
    <w:rsid w:val="00E05262"/>
    <w:rsid w:val="00E103C9"/>
    <w:rsid w:val="00E26486"/>
    <w:rsid w:val="00E3424D"/>
    <w:rsid w:val="00E516F7"/>
    <w:rsid w:val="00E60316"/>
    <w:rsid w:val="00E624C3"/>
    <w:rsid w:val="00E73775"/>
    <w:rsid w:val="00EA2561"/>
    <w:rsid w:val="00EB7125"/>
    <w:rsid w:val="00EC0049"/>
    <w:rsid w:val="00ED01A2"/>
    <w:rsid w:val="00ED123C"/>
    <w:rsid w:val="00EE2F08"/>
    <w:rsid w:val="00EF214F"/>
    <w:rsid w:val="00EF3C79"/>
    <w:rsid w:val="00F114E8"/>
    <w:rsid w:val="00F1411C"/>
    <w:rsid w:val="00F155DA"/>
    <w:rsid w:val="00F24CEA"/>
    <w:rsid w:val="00F262C9"/>
    <w:rsid w:val="00F449DF"/>
    <w:rsid w:val="00F4576A"/>
    <w:rsid w:val="00F55E37"/>
    <w:rsid w:val="00F577A5"/>
    <w:rsid w:val="00F60491"/>
    <w:rsid w:val="00F765C7"/>
    <w:rsid w:val="00F9627F"/>
    <w:rsid w:val="00FA4CF5"/>
    <w:rsid w:val="00FA600A"/>
    <w:rsid w:val="00FC0250"/>
    <w:rsid w:val="00FC3FBE"/>
    <w:rsid w:val="00FC5160"/>
    <w:rsid w:val="00FC5B84"/>
    <w:rsid w:val="00FD3859"/>
    <w:rsid w:val="00FE367D"/>
    <w:rsid w:val="00FE535B"/>
    <w:rsid w:val="00FE57C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9C02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9C020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C020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9C02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9C020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C020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01D5-5A22-4AB8-8C9B-DCDB5423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2020-02-18T11:23:00Z</dcterms:created>
  <dcterms:modified xsi:type="dcterms:W3CDTF">2023-10-18T05:33:00Z</dcterms:modified>
</cp:coreProperties>
</file>